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CE05181" w14:textId="77777777" w:rsidTr="00A54692">
        <w:tc>
          <w:tcPr>
            <w:tcW w:w="9062" w:type="dxa"/>
          </w:tcPr>
          <w:p w14:paraId="58BA4470" w14:textId="77777777" w:rsidR="0002103C" w:rsidRPr="0098366D" w:rsidRDefault="00641312" w:rsidP="0064131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4131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parental d’éducation à temps partiel</w:t>
            </w:r>
          </w:p>
        </w:tc>
      </w:tr>
    </w:tbl>
    <w:p w14:paraId="44A3B36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7257145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2774685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6F562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F562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4D95015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Demande de prise d’un congé parental d’éducation à temps partiel</w:t>
      </w:r>
    </w:p>
    <w:p w14:paraId="5FE20174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Lieu, Date,</w:t>
      </w:r>
    </w:p>
    <w:p w14:paraId="7C5EB872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Madame, Monsieur,</w:t>
      </w:r>
    </w:p>
    <w:p w14:paraId="58D6F08A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 xml:space="preserve">Conformément à l’article L.1225-47 du code du travail, je vous informe de mon intention de prendre un congé parental d’éducation à temps partiel afin de m’occuper de mon enfant né </w:t>
      </w:r>
      <w:r w:rsidRPr="006F562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F562F">
        <w:rPr>
          <w:rFonts w:ascii="Arial" w:eastAsia="Times New Roman" w:hAnsi="Arial" w:cs="Arial"/>
          <w:bCs/>
          <w:lang w:eastAsia="fr-FR"/>
        </w:rPr>
        <w:t xml:space="preserve"> adopté le &lt; date de naissance </w:t>
      </w:r>
      <w:r w:rsidRPr="006F562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F562F">
        <w:rPr>
          <w:rFonts w:ascii="Arial" w:eastAsia="Times New Roman" w:hAnsi="Arial" w:cs="Arial"/>
          <w:bCs/>
          <w:lang w:eastAsia="fr-FR"/>
        </w:rPr>
        <w:t xml:space="preserve"> date d’adoption &gt;.</w:t>
      </w:r>
    </w:p>
    <w:p w14:paraId="48D6B32D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Ce congé parental débutera à compter du &lt; date &gt; pour une durée de &lt; durée &gt;.</w:t>
      </w:r>
    </w:p>
    <w:p w14:paraId="6FA4A567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Je souhaiterais travailler &lt; heures &gt; par semaine réparties de la façon suivante :</w:t>
      </w:r>
    </w:p>
    <w:p w14:paraId="1A6A5B61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 xml:space="preserve">&lt; </w:t>
      </w:r>
      <w:r w:rsidR="003A112B" w:rsidRPr="006F562F">
        <w:rPr>
          <w:rFonts w:ascii="Arial" w:eastAsia="Times New Roman" w:hAnsi="Arial" w:cs="Arial"/>
          <w:bCs/>
          <w:lang w:eastAsia="fr-FR"/>
        </w:rPr>
        <w:t>Répartition</w:t>
      </w:r>
      <w:r w:rsidRPr="006F562F">
        <w:rPr>
          <w:rFonts w:ascii="Arial" w:eastAsia="Times New Roman" w:hAnsi="Arial" w:cs="Arial"/>
          <w:bCs/>
          <w:lang w:eastAsia="fr-FR"/>
        </w:rPr>
        <w:t xml:space="preserve"> dans la semaine &gt;</w:t>
      </w:r>
    </w:p>
    <w:p w14:paraId="7D404E8F" w14:textId="77777777" w:rsidR="006F562F" w:rsidRPr="006F562F" w:rsidRDefault="006F562F" w:rsidP="006F5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F562F">
        <w:rPr>
          <w:rFonts w:ascii="Arial" w:eastAsia="Times New Roman" w:hAnsi="Arial" w:cs="Arial"/>
          <w:bCs/>
          <w:lang w:eastAsia="fr-FR"/>
        </w:rPr>
        <w:t>Je reste à votre entière disposition pour vous rencontrer afin de finaliser ma proposition de répartition du temps de travail.</w:t>
      </w:r>
    </w:p>
    <w:p w14:paraId="2712B83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432D26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B9573" w14:textId="77777777" w:rsidR="00470366" w:rsidRDefault="00470366" w:rsidP="002C45CC">
      <w:pPr>
        <w:spacing w:after="0" w:line="240" w:lineRule="auto"/>
      </w:pPr>
      <w:r>
        <w:separator/>
      </w:r>
    </w:p>
  </w:endnote>
  <w:endnote w:type="continuationSeparator" w:id="0">
    <w:p w14:paraId="03FBC708" w14:textId="77777777" w:rsidR="00470366" w:rsidRDefault="00470366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801E" w14:textId="77777777" w:rsidR="00470366" w:rsidRDefault="00470366" w:rsidP="002C45CC">
      <w:pPr>
        <w:spacing w:after="0" w:line="240" w:lineRule="auto"/>
      </w:pPr>
      <w:r>
        <w:separator/>
      </w:r>
    </w:p>
  </w:footnote>
  <w:footnote w:type="continuationSeparator" w:id="0">
    <w:p w14:paraId="013E1FD8" w14:textId="77777777" w:rsidR="00470366" w:rsidRDefault="00470366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8C78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D7BB93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312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3A112B"/>
    <w:rsid w:val="004056DD"/>
    <w:rsid w:val="00412DB5"/>
    <w:rsid w:val="00427DBB"/>
    <w:rsid w:val="00462433"/>
    <w:rsid w:val="00470366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1312"/>
    <w:rsid w:val="006436A4"/>
    <w:rsid w:val="00646BE9"/>
    <w:rsid w:val="00694504"/>
    <w:rsid w:val="006D0F9A"/>
    <w:rsid w:val="006F562F"/>
    <w:rsid w:val="007833D7"/>
    <w:rsid w:val="007D3CA8"/>
    <w:rsid w:val="0084462D"/>
    <w:rsid w:val="008A0939"/>
    <w:rsid w:val="008B4EAE"/>
    <w:rsid w:val="008D55D3"/>
    <w:rsid w:val="008E0AEE"/>
    <w:rsid w:val="008E1F41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B482A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B51B1"/>
  <w15:docId w15:val="{CC3D149E-36EA-4485-BC5B-F902C22C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59FC2-A6A8-4C12-8BFE-3B7AF135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3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8</cp:revision>
  <dcterms:created xsi:type="dcterms:W3CDTF">2016-02-15T16:12:00Z</dcterms:created>
  <dcterms:modified xsi:type="dcterms:W3CDTF">2026-05-13T10:04:00Z</dcterms:modified>
</cp:coreProperties>
</file>